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101" w:rsidRDefault="007B3101" w:rsidP="00C369F9">
      <w:pPr>
        <w:pStyle w:val="Heading1"/>
        <w:spacing w:line="240" w:lineRule="auto"/>
        <w:ind w:firstLine="0"/>
        <w:rPr>
          <w:b/>
        </w:rPr>
      </w:pPr>
    </w:p>
    <w:p w:rsidR="007B3101" w:rsidRDefault="007B3101" w:rsidP="00C369F9">
      <w:pPr>
        <w:pStyle w:val="Heading1"/>
        <w:spacing w:line="240" w:lineRule="auto"/>
        <w:ind w:firstLine="0"/>
        <w:rPr>
          <w:b/>
        </w:rPr>
      </w:pPr>
    </w:p>
    <w:p w:rsidR="007B3101" w:rsidRDefault="007B3101" w:rsidP="00C369F9">
      <w:pPr>
        <w:pStyle w:val="Heading1"/>
        <w:spacing w:line="240" w:lineRule="auto"/>
        <w:ind w:firstLine="0"/>
        <w:rPr>
          <w:b/>
        </w:rPr>
      </w:pPr>
      <w:r>
        <w:rPr>
          <w:b/>
        </w:rPr>
        <w:t>САРАТОВСКАЯ ОБЛАСТЬ                                          ОЗИНСКИЙ РАЙОН</w:t>
      </w:r>
    </w:p>
    <w:p w:rsidR="007B3101" w:rsidRDefault="007B3101" w:rsidP="00C369F9">
      <w:pPr>
        <w:rPr>
          <w:sz w:val="28"/>
          <w:szCs w:val="28"/>
        </w:rPr>
      </w:pPr>
    </w:p>
    <w:p w:rsidR="007B3101" w:rsidRDefault="007B3101" w:rsidP="00C369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РАЙОННОЕ СОБРАНИЕ</w:t>
      </w:r>
    </w:p>
    <w:p w:rsidR="007B3101" w:rsidRDefault="007B3101" w:rsidP="00C369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ОЗИНСКОГО МУНИЦИПАЛЬНОГО РАЙОНА</w:t>
      </w:r>
    </w:p>
    <w:p w:rsidR="007B3101" w:rsidRDefault="007B3101" w:rsidP="00C369F9">
      <w:pPr>
        <w:pStyle w:val="Heading2"/>
        <w:rPr>
          <w:bCs w:val="0"/>
          <w:sz w:val="28"/>
          <w:szCs w:val="28"/>
        </w:rPr>
      </w:pPr>
      <w:r>
        <w:rPr>
          <w:sz w:val="28"/>
          <w:szCs w:val="28"/>
        </w:rPr>
        <w:t>САРАТОВСКОЙ ОБЛАСТИ</w:t>
      </w:r>
    </w:p>
    <w:p w:rsidR="007B3101" w:rsidRDefault="007B3101" w:rsidP="00C369F9">
      <w:pPr>
        <w:jc w:val="center"/>
        <w:rPr>
          <w:b/>
          <w:bCs/>
          <w:sz w:val="28"/>
          <w:szCs w:val="28"/>
        </w:rPr>
      </w:pPr>
    </w:p>
    <w:p w:rsidR="007B3101" w:rsidRDefault="007B3101" w:rsidP="00C369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Восемьдесят первое заседание</w:t>
      </w:r>
    </w:p>
    <w:p w:rsidR="007B3101" w:rsidRDefault="007B3101" w:rsidP="00C369F9">
      <w:pPr>
        <w:jc w:val="center"/>
        <w:rPr>
          <w:b/>
          <w:bCs/>
          <w:sz w:val="28"/>
          <w:szCs w:val="28"/>
        </w:rPr>
      </w:pPr>
    </w:p>
    <w:p w:rsidR="007B3101" w:rsidRDefault="007B3101" w:rsidP="00C369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 № 324</w:t>
      </w:r>
    </w:p>
    <w:p w:rsidR="007B3101" w:rsidRDefault="007B3101" w:rsidP="00C369F9">
      <w:pPr>
        <w:tabs>
          <w:tab w:val="left" w:pos="1845"/>
        </w:tabs>
        <w:ind w:left="-540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>от 25 марта 2016 года</w:t>
      </w:r>
    </w:p>
    <w:p w:rsidR="007B3101" w:rsidRDefault="007B3101" w:rsidP="00C369F9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О внесении изменений и дополнений</w:t>
      </w:r>
    </w:p>
    <w:p w:rsidR="007B3101" w:rsidRDefault="007B3101" w:rsidP="00C369F9">
      <w:pPr>
        <w:rPr>
          <w:sz w:val="28"/>
          <w:szCs w:val="28"/>
        </w:rPr>
      </w:pPr>
      <w:r>
        <w:rPr>
          <w:sz w:val="28"/>
          <w:szCs w:val="28"/>
        </w:rPr>
        <w:t xml:space="preserve">в решение районного Собрания </w:t>
      </w:r>
    </w:p>
    <w:p w:rsidR="007B3101" w:rsidRDefault="007B3101" w:rsidP="00C369F9">
      <w:pPr>
        <w:rPr>
          <w:sz w:val="28"/>
          <w:szCs w:val="28"/>
        </w:rPr>
      </w:pPr>
      <w:r>
        <w:rPr>
          <w:sz w:val="28"/>
          <w:szCs w:val="28"/>
        </w:rPr>
        <w:t>Озинского муниципального района</w:t>
      </w:r>
    </w:p>
    <w:p w:rsidR="007B3101" w:rsidRDefault="007B3101" w:rsidP="00C369F9">
      <w:pPr>
        <w:rPr>
          <w:sz w:val="28"/>
          <w:szCs w:val="28"/>
        </w:rPr>
      </w:pPr>
      <w:r>
        <w:rPr>
          <w:sz w:val="28"/>
          <w:szCs w:val="28"/>
        </w:rPr>
        <w:t>от 22 декабря 2015 года № 303</w:t>
      </w:r>
    </w:p>
    <w:p w:rsidR="007B3101" w:rsidRDefault="007B3101" w:rsidP="00C369F9">
      <w:pPr>
        <w:ind w:hanging="540"/>
        <w:rPr>
          <w:sz w:val="28"/>
          <w:szCs w:val="28"/>
        </w:rPr>
      </w:pPr>
    </w:p>
    <w:p w:rsidR="007B3101" w:rsidRDefault="007B3101" w:rsidP="00C369F9">
      <w:pPr>
        <w:ind w:right="-6" w:firstLine="708"/>
        <w:jc w:val="both"/>
        <w:rPr>
          <w:sz w:val="28"/>
          <w:szCs w:val="28"/>
        </w:rPr>
      </w:pPr>
      <w:r w:rsidRPr="00404E08">
        <w:rPr>
          <w:sz w:val="28"/>
          <w:szCs w:val="28"/>
        </w:rPr>
        <w:t xml:space="preserve">Заслушав и обсудив информацию начальника финансового управления администрации Озинского муниципального района </w:t>
      </w:r>
      <w:r>
        <w:rPr>
          <w:sz w:val="28"/>
          <w:szCs w:val="28"/>
        </w:rPr>
        <w:t>Воронковой Е.Н.</w:t>
      </w:r>
      <w:r w:rsidRPr="00404E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«О внесении изменений и дополнений в решение районного Собрания Озинского муниципального района от 22 декабря 2015 года № 303 «О бюджете Озинского муниципального района на 2016 год», на основании статьи 56 Устава Озинского муниципального района Саратовской области, статьи 15 Положения о бюджетном процессе в Озинском муниципальном районе, утвержденного решением районного Собрания Озинского муниципального района от 14 октября 2014 года № 232, районное Собрание Озинского муниципального района Саратовской области</w:t>
      </w:r>
    </w:p>
    <w:p w:rsidR="007B3101" w:rsidRDefault="007B3101" w:rsidP="00C369F9">
      <w:pPr>
        <w:ind w:right="175" w:hanging="540"/>
        <w:rPr>
          <w:sz w:val="28"/>
          <w:szCs w:val="28"/>
        </w:rPr>
      </w:pPr>
    </w:p>
    <w:p w:rsidR="007B3101" w:rsidRDefault="007B3101" w:rsidP="00C369F9">
      <w:pPr>
        <w:ind w:right="17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РЕШИЛО:</w:t>
      </w:r>
    </w:p>
    <w:p w:rsidR="007B3101" w:rsidRDefault="007B3101" w:rsidP="00C369F9">
      <w:pPr>
        <w:ind w:right="175"/>
        <w:jc w:val="center"/>
        <w:rPr>
          <w:b/>
          <w:sz w:val="28"/>
          <w:szCs w:val="28"/>
        </w:rPr>
      </w:pPr>
    </w:p>
    <w:p w:rsidR="007B3101" w:rsidRPr="00982EFA" w:rsidRDefault="007B3101" w:rsidP="00C369F9">
      <w:pPr>
        <w:pStyle w:val="BodyTextIndent2"/>
        <w:tabs>
          <w:tab w:val="left" w:pos="0"/>
        </w:tabs>
        <w:spacing w:line="240" w:lineRule="auto"/>
        <w:ind w:left="0" w:firstLine="709"/>
        <w:jc w:val="both"/>
        <w:rPr>
          <w:sz w:val="28"/>
        </w:rPr>
      </w:pPr>
      <w:r w:rsidRPr="00982EFA">
        <w:rPr>
          <w:sz w:val="28"/>
        </w:rPr>
        <w:t>1. Внести в решение районного Собрания Озинского муниципального района от 22 декабря 2015 года № 303 «О бюджете Озинского муниципального района на 2016 год» (</w:t>
      </w:r>
      <w:r w:rsidRPr="00982EFA">
        <w:rPr>
          <w:color w:val="000000"/>
          <w:sz w:val="28"/>
        </w:rPr>
        <w:t>с изменениями и дополнениями                от 22 января 2016 года № 317</w:t>
      </w:r>
      <w:r>
        <w:rPr>
          <w:color w:val="000000"/>
          <w:sz w:val="28"/>
        </w:rPr>
        <w:t>, от 29 февраля 2016 года № 319</w:t>
      </w:r>
      <w:r w:rsidRPr="00982EFA">
        <w:rPr>
          <w:color w:val="000000"/>
          <w:sz w:val="28"/>
        </w:rPr>
        <w:t>)</w:t>
      </w:r>
      <w:r w:rsidRPr="00982EFA">
        <w:rPr>
          <w:color w:val="FF0000"/>
          <w:sz w:val="28"/>
        </w:rPr>
        <w:t xml:space="preserve"> </w:t>
      </w:r>
      <w:r w:rsidRPr="00982EFA">
        <w:rPr>
          <w:sz w:val="28"/>
        </w:rPr>
        <w:t>следующие изменения и дополнения:</w:t>
      </w:r>
    </w:p>
    <w:p w:rsidR="007B3101" w:rsidRDefault="007B3101" w:rsidP="00C369F9">
      <w:pPr>
        <w:pStyle w:val="BodyTextIndent2"/>
        <w:tabs>
          <w:tab w:val="left" w:pos="0"/>
        </w:tabs>
        <w:spacing w:line="240" w:lineRule="auto"/>
        <w:ind w:left="0" w:firstLine="709"/>
        <w:jc w:val="both"/>
        <w:rPr>
          <w:sz w:val="28"/>
        </w:rPr>
      </w:pPr>
      <w:r w:rsidRPr="00982EFA">
        <w:rPr>
          <w:sz w:val="28"/>
        </w:rPr>
        <w:t xml:space="preserve">1.1. в пункте 1 </w:t>
      </w:r>
      <w:r w:rsidRPr="00E05BDF">
        <w:rPr>
          <w:sz w:val="28"/>
        </w:rPr>
        <w:t>цифры «316573,5» заменить цифрами «317641,7», цифры «310801,7» заменить цифрами «311869,9».</w:t>
      </w:r>
    </w:p>
    <w:p w:rsidR="007B3101" w:rsidRPr="00982EFA" w:rsidRDefault="007B3101" w:rsidP="00C369F9">
      <w:pPr>
        <w:pStyle w:val="BodyTextIndent2"/>
        <w:tabs>
          <w:tab w:val="left" w:pos="0"/>
        </w:tabs>
        <w:spacing w:line="240" w:lineRule="auto"/>
        <w:ind w:left="0" w:firstLine="709"/>
        <w:jc w:val="both"/>
        <w:rPr>
          <w:sz w:val="28"/>
        </w:rPr>
      </w:pPr>
      <w:r w:rsidRPr="00795237">
        <w:rPr>
          <w:sz w:val="28"/>
        </w:rPr>
        <w:t xml:space="preserve">1.2. в пункте </w:t>
      </w:r>
      <w:r>
        <w:rPr>
          <w:sz w:val="28"/>
        </w:rPr>
        <w:t>8</w:t>
      </w:r>
      <w:r w:rsidRPr="00795237">
        <w:rPr>
          <w:sz w:val="28"/>
        </w:rPr>
        <w:t xml:space="preserve"> циф</w:t>
      </w:r>
      <w:r>
        <w:rPr>
          <w:sz w:val="28"/>
        </w:rPr>
        <w:t>ры «3731,5» заменить цифрами «3915,2</w:t>
      </w:r>
      <w:r w:rsidRPr="00795237">
        <w:rPr>
          <w:sz w:val="28"/>
        </w:rPr>
        <w:t>», цифры «700,0» заменить цифрами «8</w:t>
      </w:r>
      <w:r>
        <w:rPr>
          <w:sz w:val="28"/>
        </w:rPr>
        <w:t>83,7</w:t>
      </w:r>
      <w:r w:rsidRPr="00795237">
        <w:rPr>
          <w:sz w:val="28"/>
        </w:rPr>
        <w:t>».</w:t>
      </w:r>
    </w:p>
    <w:p w:rsidR="007B3101" w:rsidRPr="00982EFA" w:rsidRDefault="007B3101" w:rsidP="00C369F9">
      <w:pPr>
        <w:pStyle w:val="BodyTextIndent2"/>
        <w:spacing w:line="240" w:lineRule="auto"/>
        <w:ind w:left="0" w:firstLine="709"/>
        <w:jc w:val="both"/>
        <w:rPr>
          <w:sz w:val="28"/>
        </w:rPr>
      </w:pPr>
      <w:r w:rsidRPr="00982EFA">
        <w:rPr>
          <w:sz w:val="28"/>
        </w:rPr>
        <w:t>1.</w:t>
      </w:r>
      <w:r>
        <w:rPr>
          <w:sz w:val="28"/>
        </w:rPr>
        <w:t>3</w:t>
      </w:r>
      <w:r w:rsidRPr="00982EFA">
        <w:rPr>
          <w:sz w:val="28"/>
        </w:rPr>
        <w:t xml:space="preserve">.Приложения 1, 6, 7, 8, </w:t>
      </w:r>
      <w:r>
        <w:rPr>
          <w:sz w:val="28"/>
        </w:rPr>
        <w:t xml:space="preserve">9, </w:t>
      </w:r>
      <w:r w:rsidRPr="00982EFA">
        <w:rPr>
          <w:sz w:val="28"/>
        </w:rPr>
        <w:t>1</w:t>
      </w:r>
      <w:r>
        <w:rPr>
          <w:sz w:val="28"/>
        </w:rPr>
        <w:t>2</w:t>
      </w:r>
      <w:r w:rsidRPr="00982EFA">
        <w:rPr>
          <w:sz w:val="28"/>
        </w:rPr>
        <w:t xml:space="preserve"> изложить в новой редакции согласно приложениям 1, 2, 3, 4, 5</w:t>
      </w:r>
      <w:r>
        <w:rPr>
          <w:sz w:val="28"/>
        </w:rPr>
        <w:t>, 6</w:t>
      </w:r>
      <w:r w:rsidRPr="00982EFA">
        <w:rPr>
          <w:sz w:val="28"/>
        </w:rPr>
        <w:t xml:space="preserve"> к настоящему решению.</w:t>
      </w:r>
    </w:p>
    <w:p w:rsidR="007B3101" w:rsidRPr="00982EFA" w:rsidRDefault="007B3101" w:rsidP="00C369F9">
      <w:pPr>
        <w:pStyle w:val="BodyTextIndent3"/>
        <w:tabs>
          <w:tab w:val="left" w:pos="0"/>
        </w:tabs>
        <w:spacing w:line="240" w:lineRule="auto"/>
        <w:ind w:left="0" w:firstLine="709"/>
        <w:rPr>
          <w:sz w:val="28"/>
        </w:rPr>
      </w:pPr>
      <w:r w:rsidRPr="00982EFA">
        <w:rPr>
          <w:sz w:val="28"/>
        </w:rPr>
        <w:t>2. Контроль за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7B3101" w:rsidRDefault="007B3101" w:rsidP="00C369F9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 момента его подписания.</w:t>
      </w:r>
    </w:p>
    <w:p w:rsidR="007B3101" w:rsidRDefault="007B3101" w:rsidP="00C369F9">
      <w:pPr>
        <w:rPr>
          <w:sz w:val="28"/>
          <w:szCs w:val="28"/>
        </w:rPr>
      </w:pPr>
    </w:p>
    <w:p w:rsidR="007B3101" w:rsidRDefault="007B3101" w:rsidP="00C369F9">
      <w:pPr>
        <w:rPr>
          <w:sz w:val="28"/>
          <w:szCs w:val="28"/>
        </w:rPr>
      </w:pPr>
      <w:bookmarkStart w:id="0" w:name="_GoBack"/>
      <w:bookmarkEnd w:id="0"/>
    </w:p>
    <w:p w:rsidR="007B3101" w:rsidRDefault="007B3101" w:rsidP="00C369F9">
      <w:pPr>
        <w:pStyle w:val="Heading5"/>
        <w:tabs>
          <w:tab w:val="left" w:pos="0"/>
        </w:tabs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Глава Озинского </w:t>
      </w:r>
    </w:p>
    <w:p w:rsidR="007B3101" w:rsidRPr="00AF399E" w:rsidRDefault="007B3101" w:rsidP="00505BDA">
      <w:pPr>
        <w:pStyle w:val="BodyText2"/>
        <w:tabs>
          <w:tab w:val="left" w:pos="0"/>
          <w:tab w:val="left" w:pos="6946"/>
        </w:tabs>
        <w:ind w:right="-1"/>
        <w:rPr>
          <w:b/>
          <w:color w:val="000000"/>
        </w:rPr>
      </w:pPr>
      <w:r w:rsidRPr="00AF399E">
        <w:rPr>
          <w:b/>
        </w:rPr>
        <w:t>муниципального района                                                         С. А. Колесников</w:t>
      </w:r>
    </w:p>
    <w:sectPr w:rsidR="007B3101" w:rsidRPr="00AF399E" w:rsidSect="00975A4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9307E"/>
    <w:multiLevelType w:val="multilevel"/>
    <w:tmpl w:val="123E2B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1">
    <w:nsid w:val="27FD549B"/>
    <w:multiLevelType w:val="multilevel"/>
    <w:tmpl w:val="0EB8F0A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2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abstractNum w:abstractNumId="3">
    <w:nsid w:val="709A2294"/>
    <w:multiLevelType w:val="multilevel"/>
    <w:tmpl w:val="7E7CFB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4">
    <w:nsid w:val="7CEC3507"/>
    <w:multiLevelType w:val="hybridMultilevel"/>
    <w:tmpl w:val="2A30DECA"/>
    <w:lvl w:ilvl="0" w:tplc="0004ED7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61B"/>
    <w:rsid w:val="00002011"/>
    <w:rsid w:val="00005A74"/>
    <w:rsid w:val="00012141"/>
    <w:rsid w:val="00015DF2"/>
    <w:rsid w:val="00016385"/>
    <w:rsid w:val="00017D97"/>
    <w:rsid w:val="000204D0"/>
    <w:rsid w:val="00021EF9"/>
    <w:rsid w:val="000227A8"/>
    <w:rsid w:val="00031A59"/>
    <w:rsid w:val="00031E83"/>
    <w:rsid w:val="000330BA"/>
    <w:rsid w:val="00037EDE"/>
    <w:rsid w:val="00045B23"/>
    <w:rsid w:val="0004754D"/>
    <w:rsid w:val="0005124E"/>
    <w:rsid w:val="000526C5"/>
    <w:rsid w:val="00052B40"/>
    <w:rsid w:val="0005542C"/>
    <w:rsid w:val="00061337"/>
    <w:rsid w:val="00061340"/>
    <w:rsid w:val="00061E33"/>
    <w:rsid w:val="000745A9"/>
    <w:rsid w:val="00082023"/>
    <w:rsid w:val="00082346"/>
    <w:rsid w:val="0008357F"/>
    <w:rsid w:val="000878BA"/>
    <w:rsid w:val="000A1C28"/>
    <w:rsid w:val="000A435B"/>
    <w:rsid w:val="000A6F51"/>
    <w:rsid w:val="000B2532"/>
    <w:rsid w:val="000B2E01"/>
    <w:rsid w:val="000B7365"/>
    <w:rsid w:val="000B7BE4"/>
    <w:rsid w:val="000B7F41"/>
    <w:rsid w:val="000C27E4"/>
    <w:rsid w:val="000C58DD"/>
    <w:rsid w:val="000D2A6B"/>
    <w:rsid w:val="000D7703"/>
    <w:rsid w:val="000E2FCD"/>
    <w:rsid w:val="000E3D8F"/>
    <w:rsid w:val="000E4C18"/>
    <w:rsid w:val="00102A17"/>
    <w:rsid w:val="001052DC"/>
    <w:rsid w:val="001052FC"/>
    <w:rsid w:val="00113C2D"/>
    <w:rsid w:val="00113C7B"/>
    <w:rsid w:val="0012051C"/>
    <w:rsid w:val="00120A6A"/>
    <w:rsid w:val="00121635"/>
    <w:rsid w:val="001243FD"/>
    <w:rsid w:val="00126D96"/>
    <w:rsid w:val="001316B9"/>
    <w:rsid w:val="0013683A"/>
    <w:rsid w:val="00137143"/>
    <w:rsid w:val="001511F0"/>
    <w:rsid w:val="00151DF6"/>
    <w:rsid w:val="00152512"/>
    <w:rsid w:val="0015449D"/>
    <w:rsid w:val="0015588A"/>
    <w:rsid w:val="00167902"/>
    <w:rsid w:val="00173551"/>
    <w:rsid w:val="00175693"/>
    <w:rsid w:val="00182562"/>
    <w:rsid w:val="00187FCB"/>
    <w:rsid w:val="00190103"/>
    <w:rsid w:val="00193957"/>
    <w:rsid w:val="001940BE"/>
    <w:rsid w:val="001952BD"/>
    <w:rsid w:val="001A53A3"/>
    <w:rsid w:val="001A670D"/>
    <w:rsid w:val="001B4B2D"/>
    <w:rsid w:val="001B5ADE"/>
    <w:rsid w:val="001C0F11"/>
    <w:rsid w:val="001C1C29"/>
    <w:rsid w:val="001C27C3"/>
    <w:rsid w:val="001D0232"/>
    <w:rsid w:val="001D2BCE"/>
    <w:rsid w:val="001D569C"/>
    <w:rsid w:val="001E0E14"/>
    <w:rsid w:val="001E2DDD"/>
    <w:rsid w:val="001E60C3"/>
    <w:rsid w:val="001F0B1C"/>
    <w:rsid w:val="001F35C8"/>
    <w:rsid w:val="001F7B19"/>
    <w:rsid w:val="00205ECC"/>
    <w:rsid w:val="002101ED"/>
    <w:rsid w:val="00210B33"/>
    <w:rsid w:val="00220B47"/>
    <w:rsid w:val="002226D7"/>
    <w:rsid w:val="00222B3D"/>
    <w:rsid w:val="00223706"/>
    <w:rsid w:val="00227D5A"/>
    <w:rsid w:val="00231607"/>
    <w:rsid w:val="00232DB4"/>
    <w:rsid w:val="00235822"/>
    <w:rsid w:val="00240198"/>
    <w:rsid w:val="0024103F"/>
    <w:rsid w:val="00243107"/>
    <w:rsid w:val="002441E2"/>
    <w:rsid w:val="0024580E"/>
    <w:rsid w:val="00257DB7"/>
    <w:rsid w:val="0026240B"/>
    <w:rsid w:val="00262729"/>
    <w:rsid w:val="00275FE5"/>
    <w:rsid w:val="00281B32"/>
    <w:rsid w:val="002848CF"/>
    <w:rsid w:val="002879E1"/>
    <w:rsid w:val="00287D3A"/>
    <w:rsid w:val="00292E89"/>
    <w:rsid w:val="00295068"/>
    <w:rsid w:val="002A012D"/>
    <w:rsid w:val="002A071F"/>
    <w:rsid w:val="002A0D47"/>
    <w:rsid w:val="002A146F"/>
    <w:rsid w:val="002A1D6E"/>
    <w:rsid w:val="002B2814"/>
    <w:rsid w:val="002B4216"/>
    <w:rsid w:val="002B5EB9"/>
    <w:rsid w:val="002B6D4B"/>
    <w:rsid w:val="002C6D51"/>
    <w:rsid w:val="002C7309"/>
    <w:rsid w:val="002D124B"/>
    <w:rsid w:val="002D1A7C"/>
    <w:rsid w:val="002D3ACF"/>
    <w:rsid w:val="002D6204"/>
    <w:rsid w:val="002E45F7"/>
    <w:rsid w:val="002E5E88"/>
    <w:rsid w:val="002E7D1E"/>
    <w:rsid w:val="003050BD"/>
    <w:rsid w:val="00306BCF"/>
    <w:rsid w:val="00307C54"/>
    <w:rsid w:val="00307DD1"/>
    <w:rsid w:val="003104C8"/>
    <w:rsid w:val="0031362C"/>
    <w:rsid w:val="003165CE"/>
    <w:rsid w:val="00320BD6"/>
    <w:rsid w:val="003406E6"/>
    <w:rsid w:val="00341443"/>
    <w:rsid w:val="0034460B"/>
    <w:rsid w:val="00346B0B"/>
    <w:rsid w:val="00350F8D"/>
    <w:rsid w:val="003569D2"/>
    <w:rsid w:val="003637B9"/>
    <w:rsid w:val="00364625"/>
    <w:rsid w:val="0036493B"/>
    <w:rsid w:val="0037521E"/>
    <w:rsid w:val="00377DB1"/>
    <w:rsid w:val="00381948"/>
    <w:rsid w:val="00381C53"/>
    <w:rsid w:val="0038240A"/>
    <w:rsid w:val="00383B53"/>
    <w:rsid w:val="0038648A"/>
    <w:rsid w:val="00391B3F"/>
    <w:rsid w:val="003966C0"/>
    <w:rsid w:val="003B671B"/>
    <w:rsid w:val="003B74EB"/>
    <w:rsid w:val="003C2E00"/>
    <w:rsid w:val="003C30D1"/>
    <w:rsid w:val="003C73A8"/>
    <w:rsid w:val="003C7616"/>
    <w:rsid w:val="003D20A7"/>
    <w:rsid w:val="003D3558"/>
    <w:rsid w:val="003D41AE"/>
    <w:rsid w:val="003D58A8"/>
    <w:rsid w:val="003D6713"/>
    <w:rsid w:val="003E1F0C"/>
    <w:rsid w:val="003E206F"/>
    <w:rsid w:val="003E266F"/>
    <w:rsid w:val="003E2B23"/>
    <w:rsid w:val="003E3E7F"/>
    <w:rsid w:val="003E4527"/>
    <w:rsid w:val="003E592E"/>
    <w:rsid w:val="003E63B4"/>
    <w:rsid w:val="003E6E15"/>
    <w:rsid w:val="003E756D"/>
    <w:rsid w:val="003F3303"/>
    <w:rsid w:val="003F3F80"/>
    <w:rsid w:val="003F42F8"/>
    <w:rsid w:val="00400DA5"/>
    <w:rsid w:val="00403C16"/>
    <w:rsid w:val="00404E08"/>
    <w:rsid w:val="00406BE6"/>
    <w:rsid w:val="00407C5A"/>
    <w:rsid w:val="0041055E"/>
    <w:rsid w:val="00410906"/>
    <w:rsid w:val="00411847"/>
    <w:rsid w:val="00411BC3"/>
    <w:rsid w:val="004131AA"/>
    <w:rsid w:val="00413461"/>
    <w:rsid w:val="004146C4"/>
    <w:rsid w:val="00415CAB"/>
    <w:rsid w:val="00417BC6"/>
    <w:rsid w:val="00417C51"/>
    <w:rsid w:val="00422479"/>
    <w:rsid w:val="00427A69"/>
    <w:rsid w:val="00430860"/>
    <w:rsid w:val="00430C7D"/>
    <w:rsid w:val="00430EBD"/>
    <w:rsid w:val="004319DB"/>
    <w:rsid w:val="00431CAC"/>
    <w:rsid w:val="004352B8"/>
    <w:rsid w:val="00435FA6"/>
    <w:rsid w:val="004370BF"/>
    <w:rsid w:val="00442343"/>
    <w:rsid w:val="00444D0D"/>
    <w:rsid w:val="00444DE1"/>
    <w:rsid w:val="00447694"/>
    <w:rsid w:val="0045763D"/>
    <w:rsid w:val="00460D63"/>
    <w:rsid w:val="0046460C"/>
    <w:rsid w:val="00466CC2"/>
    <w:rsid w:val="004731AD"/>
    <w:rsid w:val="00473AF5"/>
    <w:rsid w:val="00475394"/>
    <w:rsid w:val="00480665"/>
    <w:rsid w:val="00480D1E"/>
    <w:rsid w:val="004828FC"/>
    <w:rsid w:val="00484482"/>
    <w:rsid w:val="0048520B"/>
    <w:rsid w:val="00492FEE"/>
    <w:rsid w:val="00493984"/>
    <w:rsid w:val="004946D8"/>
    <w:rsid w:val="00496489"/>
    <w:rsid w:val="004971C4"/>
    <w:rsid w:val="004A2108"/>
    <w:rsid w:val="004A31A8"/>
    <w:rsid w:val="004A3393"/>
    <w:rsid w:val="004A3A22"/>
    <w:rsid w:val="004A70E2"/>
    <w:rsid w:val="004B1155"/>
    <w:rsid w:val="004B1B52"/>
    <w:rsid w:val="004B2C7F"/>
    <w:rsid w:val="004B4AA7"/>
    <w:rsid w:val="004B5E02"/>
    <w:rsid w:val="004B6CAC"/>
    <w:rsid w:val="004C22D8"/>
    <w:rsid w:val="004C3FDF"/>
    <w:rsid w:val="004C6D95"/>
    <w:rsid w:val="004D028A"/>
    <w:rsid w:val="004D622E"/>
    <w:rsid w:val="004D652C"/>
    <w:rsid w:val="004E354B"/>
    <w:rsid w:val="004E3587"/>
    <w:rsid w:val="004E398F"/>
    <w:rsid w:val="004E3BEB"/>
    <w:rsid w:val="004E6244"/>
    <w:rsid w:val="004E645B"/>
    <w:rsid w:val="004F0B46"/>
    <w:rsid w:val="004F208F"/>
    <w:rsid w:val="004F2473"/>
    <w:rsid w:val="004F358A"/>
    <w:rsid w:val="004F4D08"/>
    <w:rsid w:val="004F595B"/>
    <w:rsid w:val="004F7605"/>
    <w:rsid w:val="00505BDA"/>
    <w:rsid w:val="00507014"/>
    <w:rsid w:val="00507256"/>
    <w:rsid w:val="00516BD1"/>
    <w:rsid w:val="005235E7"/>
    <w:rsid w:val="00524BC5"/>
    <w:rsid w:val="0052697A"/>
    <w:rsid w:val="00531852"/>
    <w:rsid w:val="00531FB2"/>
    <w:rsid w:val="00532749"/>
    <w:rsid w:val="005507EB"/>
    <w:rsid w:val="00552867"/>
    <w:rsid w:val="00556DDB"/>
    <w:rsid w:val="00564A5B"/>
    <w:rsid w:val="00571E64"/>
    <w:rsid w:val="00577244"/>
    <w:rsid w:val="00584F16"/>
    <w:rsid w:val="00586098"/>
    <w:rsid w:val="00587555"/>
    <w:rsid w:val="00595316"/>
    <w:rsid w:val="005A113F"/>
    <w:rsid w:val="005A54C2"/>
    <w:rsid w:val="005A63CA"/>
    <w:rsid w:val="005B506B"/>
    <w:rsid w:val="005B7FE8"/>
    <w:rsid w:val="005C1C50"/>
    <w:rsid w:val="005C5841"/>
    <w:rsid w:val="005D0FD3"/>
    <w:rsid w:val="005D175C"/>
    <w:rsid w:val="005D3D8D"/>
    <w:rsid w:val="005D4B93"/>
    <w:rsid w:val="005D77E5"/>
    <w:rsid w:val="005F6754"/>
    <w:rsid w:val="005F7640"/>
    <w:rsid w:val="00604087"/>
    <w:rsid w:val="00612A3A"/>
    <w:rsid w:val="0061533A"/>
    <w:rsid w:val="00633CDD"/>
    <w:rsid w:val="00636350"/>
    <w:rsid w:val="00636476"/>
    <w:rsid w:val="00636488"/>
    <w:rsid w:val="00637467"/>
    <w:rsid w:val="00640792"/>
    <w:rsid w:val="006417AE"/>
    <w:rsid w:val="00645727"/>
    <w:rsid w:val="00650049"/>
    <w:rsid w:val="006510F3"/>
    <w:rsid w:val="00652EB0"/>
    <w:rsid w:val="006539B8"/>
    <w:rsid w:val="00655980"/>
    <w:rsid w:val="00663458"/>
    <w:rsid w:val="006643BC"/>
    <w:rsid w:val="00665A6E"/>
    <w:rsid w:val="00665F41"/>
    <w:rsid w:val="0067268F"/>
    <w:rsid w:val="00672844"/>
    <w:rsid w:val="006759E4"/>
    <w:rsid w:val="006936B6"/>
    <w:rsid w:val="006965D1"/>
    <w:rsid w:val="006A13F8"/>
    <w:rsid w:val="006A1670"/>
    <w:rsid w:val="006A354B"/>
    <w:rsid w:val="006A595C"/>
    <w:rsid w:val="006A5B74"/>
    <w:rsid w:val="006A5D82"/>
    <w:rsid w:val="006B026F"/>
    <w:rsid w:val="006B414A"/>
    <w:rsid w:val="006B510A"/>
    <w:rsid w:val="006B5EB3"/>
    <w:rsid w:val="006C2C33"/>
    <w:rsid w:val="006C36E7"/>
    <w:rsid w:val="006C436B"/>
    <w:rsid w:val="006D2F6D"/>
    <w:rsid w:val="006D6985"/>
    <w:rsid w:val="006D7A32"/>
    <w:rsid w:val="006E1F2A"/>
    <w:rsid w:val="006E3BB7"/>
    <w:rsid w:val="006E4085"/>
    <w:rsid w:val="006E540D"/>
    <w:rsid w:val="006F1BE7"/>
    <w:rsid w:val="006F377A"/>
    <w:rsid w:val="006F4B5F"/>
    <w:rsid w:val="007004C1"/>
    <w:rsid w:val="00702E61"/>
    <w:rsid w:val="0070407E"/>
    <w:rsid w:val="00705925"/>
    <w:rsid w:val="00713506"/>
    <w:rsid w:val="00717490"/>
    <w:rsid w:val="00725155"/>
    <w:rsid w:val="00730CAF"/>
    <w:rsid w:val="00731469"/>
    <w:rsid w:val="007346C4"/>
    <w:rsid w:val="00736C24"/>
    <w:rsid w:val="0074293B"/>
    <w:rsid w:val="00743412"/>
    <w:rsid w:val="00744A1E"/>
    <w:rsid w:val="007460E6"/>
    <w:rsid w:val="00752599"/>
    <w:rsid w:val="00754E50"/>
    <w:rsid w:val="0077013D"/>
    <w:rsid w:val="00772501"/>
    <w:rsid w:val="00773890"/>
    <w:rsid w:val="00777CC0"/>
    <w:rsid w:val="007827F4"/>
    <w:rsid w:val="00785876"/>
    <w:rsid w:val="00786056"/>
    <w:rsid w:val="007869E6"/>
    <w:rsid w:val="00790E74"/>
    <w:rsid w:val="007942F3"/>
    <w:rsid w:val="00795237"/>
    <w:rsid w:val="007A0AED"/>
    <w:rsid w:val="007A2890"/>
    <w:rsid w:val="007A3494"/>
    <w:rsid w:val="007A4379"/>
    <w:rsid w:val="007A45E8"/>
    <w:rsid w:val="007B14D6"/>
    <w:rsid w:val="007B3101"/>
    <w:rsid w:val="007B438E"/>
    <w:rsid w:val="007B4556"/>
    <w:rsid w:val="007B71D8"/>
    <w:rsid w:val="007C12A0"/>
    <w:rsid w:val="007C154A"/>
    <w:rsid w:val="007C242C"/>
    <w:rsid w:val="007C2FC0"/>
    <w:rsid w:val="007C400E"/>
    <w:rsid w:val="007D18EC"/>
    <w:rsid w:val="007D2F44"/>
    <w:rsid w:val="007E4C4F"/>
    <w:rsid w:val="007F2B12"/>
    <w:rsid w:val="007F39E1"/>
    <w:rsid w:val="007F3F0A"/>
    <w:rsid w:val="00801900"/>
    <w:rsid w:val="00802A8A"/>
    <w:rsid w:val="008035A8"/>
    <w:rsid w:val="00803AD8"/>
    <w:rsid w:val="00803EE0"/>
    <w:rsid w:val="00805948"/>
    <w:rsid w:val="00810069"/>
    <w:rsid w:val="00811F4B"/>
    <w:rsid w:val="00817183"/>
    <w:rsid w:val="0082143A"/>
    <w:rsid w:val="00825E58"/>
    <w:rsid w:val="00826A81"/>
    <w:rsid w:val="00830E88"/>
    <w:rsid w:val="00832C05"/>
    <w:rsid w:val="00834B8D"/>
    <w:rsid w:val="008350A9"/>
    <w:rsid w:val="00836FE4"/>
    <w:rsid w:val="008429AA"/>
    <w:rsid w:val="00844182"/>
    <w:rsid w:val="00845795"/>
    <w:rsid w:val="008556FC"/>
    <w:rsid w:val="0086547E"/>
    <w:rsid w:val="00865FE7"/>
    <w:rsid w:val="00870803"/>
    <w:rsid w:val="00870E9D"/>
    <w:rsid w:val="00872A3C"/>
    <w:rsid w:val="00885D9E"/>
    <w:rsid w:val="008905B7"/>
    <w:rsid w:val="00892252"/>
    <w:rsid w:val="00894951"/>
    <w:rsid w:val="008971A7"/>
    <w:rsid w:val="008A30DB"/>
    <w:rsid w:val="008A350D"/>
    <w:rsid w:val="008A3A64"/>
    <w:rsid w:val="008B5D24"/>
    <w:rsid w:val="008B726D"/>
    <w:rsid w:val="008C3DEC"/>
    <w:rsid w:val="008C40DE"/>
    <w:rsid w:val="008C7386"/>
    <w:rsid w:val="008D0A3E"/>
    <w:rsid w:val="008D4B8E"/>
    <w:rsid w:val="008D773F"/>
    <w:rsid w:val="008E344A"/>
    <w:rsid w:val="008E6C01"/>
    <w:rsid w:val="008F24A1"/>
    <w:rsid w:val="00905668"/>
    <w:rsid w:val="00907A69"/>
    <w:rsid w:val="0091680C"/>
    <w:rsid w:val="00917E82"/>
    <w:rsid w:val="00920FEC"/>
    <w:rsid w:val="009213A7"/>
    <w:rsid w:val="009218CD"/>
    <w:rsid w:val="00924BB7"/>
    <w:rsid w:val="00933544"/>
    <w:rsid w:val="00944819"/>
    <w:rsid w:val="0094483A"/>
    <w:rsid w:val="009463D2"/>
    <w:rsid w:val="00946D14"/>
    <w:rsid w:val="0095039B"/>
    <w:rsid w:val="00951356"/>
    <w:rsid w:val="00951B13"/>
    <w:rsid w:val="00960987"/>
    <w:rsid w:val="009626E3"/>
    <w:rsid w:val="009665ED"/>
    <w:rsid w:val="009679EC"/>
    <w:rsid w:val="009709A0"/>
    <w:rsid w:val="00975A41"/>
    <w:rsid w:val="00975B25"/>
    <w:rsid w:val="00982EFA"/>
    <w:rsid w:val="00985701"/>
    <w:rsid w:val="00993172"/>
    <w:rsid w:val="00995A2E"/>
    <w:rsid w:val="009A09A8"/>
    <w:rsid w:val="009A12C6"/>
    <w:rsid w:val="009A7B3F"/>
    <w:rsid w:val="009B2D5C"/>
    <w:rsid w:val="009C4C4A"/>
    <w:rsid w:val="009C553C"/>
    <w:rsid w:val="009C5CD5"/>
    <w:rsid w:val="009C75C5"/>
    <w:rsid w:val="009D278C"/>
    <w:rsid w:val="009D50A2"/>
    <w:rsid w:val="009E4B8B"/>
    <w:rsid w:val="009E6429"/>
    <w:rsid w:val="009F0884"/>
    <w:rsid w:val="009F1A81"/>
    <w:rsid w:val="009F2A3B"/>
    <w:rsid w:val="009F31B1"/>
    <w:rsid w:val="00A027E6"/>
    <w:rsid w:val="00A04C24"/>
    <w:rsid w:val="00A054AD"/>
    <w:rsid w:val="00A11ED6"/>
    <w:rsid w:val="00A121C7"/>
    <w:rsid w:val="00A178CA"/>
    <w:rsid w:val="00A20217"/>
    <w:rsid w:val="00A20714"/>
    <w:rsid w:val="00A22747"/>
    <w:rsid w:val="00A249BC"/>
    <w:rsid w:val="00A30478"/>
    <w:rsid w:val="00A36299"/>
    <w:rsid w:val="00A37074"/>
    <w:rsid w:val="00A37A90"/>
    <w:rsid w:val="00A411E7"/>
    <w:rsid w:val="00A421DC"/>
    <w:rsid w:val="00A44B29"/>
    <w:rsid w:val="00A451DC"/>
    <w:rsid w:val="00A4553A"/>
    <w:rsid w:val="00A51ABC"/>
    <w:rsid w:val="00A5412B"/>
    <w:rsid w:val="00A63C85"/>
    <w:rsid w:val="00A66D58"/>
    <w:rsid w:val="00A71B78"/>
    <w:rsid w:val="00A741BF"/>
    <w:rsid w:val="00A83AF3"/>
    <w:rsid w:val="00A90D54"/>
    <w:rsid w:val="00A92994"/>
    <w:rsid w:val="00A93044"/>
    <w:rsid w:val="00A9578B"/>
    <w:rsid w:val="00AA1B3D"/>
    <w:rsid w:val="00AA44F8"/>
    <w:rsid w:val="00AA4AD9"/>
    <w:rsid w:val="00AB0E3A"/>
    <w:rsid w:val="00AB0F55"/>
    <w:rsid w:val="00AB15CC"/>
    <w:rsid w:val="00AB3B1F"/>
    <w:rsid w:val="00AB6853"/>
    <w:rsid w:val="00AC7648"/>
    <w:rsid w:val="00AD2CE4"/>
    <w:rsid w:val="00AE002F"/>
    <w:rsid w:val="00AE5D4B"/>
    <w:rsid w:val="00AE6CBD"/>
    <w:rsid w:val="00AE6E1B"/>
    <w:rsid w:val="00AF32B4"/>
    <w:rsid w:val="00AF399E"/>
    <w:rsid w:val="00AF52B8"/>
    <w:rsid w:val="00AF64F5"/>
    <w:rsid w:val="00B01A10"/>
    <w:rsid w:val="00B040CB"/>
    <w:rsid w:val="00B04E8F"/>
    <w:rsid w:val="00B053FE"/>
    <w:rsid w:val="00B06801"/>
    <w:rsid w:val="00B0761B"/>
    <w:rsid w:val="00B129A4"/>
    <w:rsid w:val="00B134C6"/>
    <w:rsid w:val="00B2630A"/>
    <w:rsid w:val="00B32B19"/>
    <w:rsid w:val="00B33505"/>
    <w:rsid w:val="00B41F09"/>
    <w:rsid w:val="00B446CC"/>
    <w:rsid w:val="00B467D7"/>
    <w:rsid w:val="00B50A66"/>
    <w:rsid w:val="00B53390"/>
    <w:rsid w:val="00B579B4"/>
    <w:rsid w:val="00B636B5"/>
    <w:rsid w:val="00B64BEC"/>
    <w:rsid w:val="00B6517B"/>
    <w:rsid w:val="00B67297"/>
    <w:rsid w:val="00B71483"/>
    <w:rsid w:val="00B72E69"/>
    <w:rsid w:val="00B73CBB"/>
    <w:rsid w:val="00B76150"/>
    <w:rsid w:val="00B77256"/>
    <w:rsid w:val="00B77C29"/>
    <w:rsid w:val="00B95B47"/>
    <w:rsid w:val="00BA7D38"/>
    <w:rsid w:val="00BB237D"/>
    <w:rsid w:val="00BC58CF"/>
    <w:rsid w:val="00BD5C65"/>
    <w:rsid w:val="00BE3700"/>
    <w:rsid w:val="00BE7596"/>
    <w:rsid w:val="00BF2B07"/>
    <w:rsid w:val="00BF42F8"/>
    <w:rsid w:val="00BF4B12"/>
    <w:rsid w:val="00BF65A5"/>
    <w:rsid w:val="00BF6EF5"/>
    <w:rsid w:val="00C005FE"/>
    <w:rsid w:val="00C029F0"/>
    <w:rsid w:val="00C053F8"/>
    <w:rsid w:val="00C05459"/>
    <w:rsid w:val="00C11CAA"/>
    <w:rsid w:val="00C129A1"/>
    <w:rsid w:val="00C12DD3"/>
    <w:rsid w:val="00C14F2B"/>
    <w:rsid w:val="00C24FF6"/>
    <w:rsid w:val="00C314CD"/>
    <w:rsid w:val="00C34356"/>
    <w:rsid w:val="00C35A07"/>
    <w:rsid w:val="00C3640C"/>
    <w:rsid w:val="00C369F9"/>
    <w:rsid w:val="00C40E2C"/>
    <w:rsid w:val="00C41C2A"/>
    <w:rsid w:val="00C4379D"/>
    <w:rsid w:val="00C44461"/>
    <w:rsid w:val="00C4479E"/>
    <w:rsid w:val="00C4572F"/>
    <w:rsid w:val="00C51744"/>
    <w:rsid w:val="00C5384E"/>
    <w:rsid w:val="00C6463B"/>
    <w:rsid w:val="00C7137C"/>
    <w:rsid w:val="00C71CED"/>
    <w:rsid w:val="00C73231"/>
    <w:rsid w:val="00C74CFA"/>
    <w:rsid w:val="00C76CCB"/>
    <w:rsid w:val="00C82223"/>
    <w:rsid w:val="00C85C31"/>
    <w:rsid w:val="00C86B8F"/>
    <w:rsid w:val="00C923D8"/>
    <w:rsid w:val="00C9472C"/>
    <w:rsid w:val="00C96CB1"/>
    <w:rsid w:val="00C96D90"/>
    <w:rsid w:val="00CA039C"/>
    <w:rsid w:val="00CA1F70"/>
    <w:rsid w:val="00CA5D70"/>
    <w:rsid w:val="00CB1A52"/>
    <w:rsid w:val="00CB3728"/>
    <w:rsid w:val="00CB5278"/>
    <w:rsid w:val="00CB6500"/>
    <w:rsid w:val="00CC2F78"/>
    <w:rsid w:val="00CC5D6D"/>
    <w:rsid w:val="00CD2B90"/>
    <w:rsid w:val="00CD780F"/>
    <w:rsid w:val="00CE2C11"/>
    <w:rsid w:val="00CE5553"/>
    <w:rsid w:val="00CF336D"/>
    <w:rsid w:val="00CF4425"/>
    <w:rsid w:val="00CF4671"/>
    <w:rsid w:val="00CF58CF"/>
    <w:rsid w:val="00CF74F4"/>
    <w:rsid w:val="00D01347"/>
    <w:rsid w:val="00D06C9A"/>
    <w:rsid w:val="00D113C5"/>
    <w:rsid w:val="00D113E2"/>
    <w:rsid w:val="00D1393D"/>
    <w:rsid w:val="00D164DA"/>
    <w:rsid w:val="00D33DD2"/>
    <w:rsid w:val="00D3420F"/>
    <w:rsid w:val="00D40D76"/>
    <w:rsid w:val="00D412A9"/>
    <w:rsid w:val="00D41C22"/>
    <w:rsid w:val="00D4290F"/>
    <w:rsid w:val="00D52A77"/>
    <w:rsid w:val="00D54E54"/>
    <w:rsid w:val="00D60839"/>
    <w:rsid w:val="00D6793E"/>
    <w:rsid w:val="00D7298C"/>
    <w:rsid w:val="00D74837"/>
    <w:rsid w:val="00D74EC8"/>
    <w:rsid w:val="00D80948"/>
    <w:rsid w:val="00D860C0"/>
    <w:rsid w:val="00D9222A"/>
    <w:rsid w:val="00D96CC2"/>
    <w:rsid w:val="00D9732A"/>
    <w:rsid w:val="00DA0543"/>
    <w:rsid w:val="00DA2C0B"/>
    <w:rsid w:val="00DB000D"/>
    <w:rsid w:val="00DB7EE0"/>
    <w:rsid w:val="00DC2074"/>
    <w:rsid w:val="00DC5253"/>
    <w:rsid w:val="00DC5E0F"/>
    <w:rsid w:val="00DC6E9C"/>
    <w:rsid w:val="00DC7C53"/>
    <w:rsid w:val="00DE207F"/>
    <w:rsid w:val="00DF0562"/>
    <w:rsid w:val="00DF05C1"/>
    <w:rsid w:val="00DF4A9C"/>
    <w:rsid w:val="00DF573F"/>
    <w:rsid w:val="00E021A6"/>
    <w:rsid w:val="00E02C2F"/>
    <w:rsid w:val="00E02F9A"/>
    <w:rsid w:val="00E03850"/>
    <w:rsid w:val="00E05BDF"/>
    <w:rsid w:val="00E11B0C"/>
    <w:rsid w:val="00E13FA0"/>
    <w:rsid w:val="00E172BD"/>
    <w:rsid w:val="00E31337"/>
    <w:rsid w:val="00E31ABC"/>
    <w:rsid w:val="00E31C2D"/>
    <w:rsid w:val="00E34AB0"/>
    <w:rsid w:val="00E34F6C"/>
    <w:rsid w:val="00E42F97"/>
    <w:rsid w:val="00E4625D"/>
    <w:rsid w:val="00E47BF5"/>
    <w:rsid w:val="00E56F5F"/>
    <w:rsid w:val="00E607C9"/>
    <w:rsid w:val="00E65D42"/>
    <w:rsid w:val="00E67ED7"/>
    <w:rsid w:val="00E7633A"/>
    <w:rsid w:val="00E77B2B"/>
    <w:rsid w:val="00E81173"/>
    <w:rsid w:val="00E8707D"/>
    <w:rsid w:val="00E87903"/>
    <w:rsid w:val="00E90349"/>
    <w:rsid w:val="00E9097D"/>
    <w:rsid w:val="00E95BAD"/>
    <w:rsid w:val="00E97075"/>
    <w:rsid w:val="00EA12EA"/>
    <w:rsid w:val="00EA2A8E"/>
    <w:rsid w:val="00EA45C8"/>
    <w:rsid w:val="00EA5117"/>
    <w:rsid w:val="00EA7CAB"/>
    <w:rsid w:val="00EC3C81"/>
    <w:rsid w:val="00ED0615"/>
    <w:rsid w:val="00ED23BE"/>
    <w:rsid w:val="00EE7CE8"/>
    <w:rsid w:val="00EF17D9"/>
    <w:rsid w:val="00EF2539"/>
    <w:rsid w:val="00EF42B2"/>
    <w:rsid w:val="00F00DE1"/>
    <w:rsid w:val="00F03A55"/>
    <w:rsid w:val="00F059AC"/>
    <w:rsid w:val="00F06303"/>
    <w:rsid w:val="00F11981"/>
    <w:rsid w:val="00F11FAC"/>
    <w:rsid w:val="00F1254D"/>
    <w:rsid w:val="00F157AB"/>
    <w:rsid w:val="00F2000D"/>
    <w:rsid w:val="00F2030D"/>
    <w:rsid w:val="00F2081A"/>
    <w:rsid w:val="00F20E40"/>
    <w:rsid w:val="00F26FCF"/>
    <w:rsid w:val="00F3263B"/>
    <w:rsid w:val="00F350D5"/>
    <w:rsid w:val="00F35C77"/>
    <w:rsid w:val="00F360E4"/>
    <w:rsid w:val="00F377FC"/>
    <w:rsid w:val="00F43151"/>
    <w:rsid w:val="00F43BC9"/>
    <w:rsid w:val="00F44708"/>
    <w:rsid w:val="00F44825"/>
    <w:rsid w:val="00F44BB5"/>
    <w:rsid w:val="00F52E1A"/>
    <w:rsid w:val="00F5425B"/>
    <w:rsid w:val="00F562FF"/>
    <w:rsid w:val="00F57040"/>
    <w:rsid w:val="00F714ED"/>
    <w:rsid w:val="00F73080"/>
    <w:rsid w:val="00F76D9D"/>
    <w:rsid w:val="00F847A1"/>
    <w:rsid w:val="00F90803"/>
    <w:rsid w:val="00F91362"/>
    <w:rsid w:val="00F9365D"/>
    <w:rsid w:val="00F96A86"/>
    <w:rsid w:val="00FA141B"/>
    <w:rsid w:val="00FA29A0"/>
    <w:rsid w:val="00FA441A"/>
    <w:rsid w:val="00FA7599"/>
    <w:rsid w:val="00FB123F"/>
    <w:rsid w:val="00FB3A67"/>
    <w:rsid w:val="00FB3B21"/>
    <w:rsid w:val="00FB3F70"/>
    <w:rsid w:val="00FB4A16"/>
    <w:rsid w:val="00FB6F56"/>
    <w:rsid w:val="00FB7576"/>
    <w:rsid w:val="00FC070A"/>
    <w:rsid w:val="00FC0A0B"/>
    <w:rsid w:val="00FC1DFC"/>
    <w:rsid w:val="00FC5F7C"/>
    <w:rsid w:val="00FD1324"/>
    <w:rsid w:val="00FD6D83"/>
    <w:rsid w:val="00FE0AAC"/>
    <w:rsid w:val="00FF09DF"/>
    <w:rsid w:val="00FF4DC5"/>
    <w:rsid w:val="00FF6A0E"/>
    <w:rsid w:val="00FF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0761B"/>
    <w:pPr>
      <w:keepNext/>
      <w:jc w:val="center"/>
      <w:outlineLvl w:val="1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B0761B"/>
    <w:rPr>
      <w:sz w:val="28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0761B"/>
    <w:rPr>
      <w:rFonts w:ascii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B0761B"/>
    <w:pPr>
      <w:tabs>
        <w:tab w:val="left" w:pos="1418"/>
      </w:tabs>
      <w:spacing w:line="216" w:lineRule="auto"/>
      <w:ind w:left="180" w:hanging="720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B0761B"/>
    <w:pPr>
      <w:spacing w:line="216" w:lineRule="auto"/>
      <w:ind w:left="-540"/>
      <w:jc w:val="both"/>
    </w:pPr>
    <w:rPr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ListParagraph">
    <w:name w:val="List Paragraph"/>
    <w:basedOn w:val="Normal"/>
    <w:uiPriority w:val="99"/>
    <w:qFormat/>
    <w:rsid w:val="001316B9"/>
    <w:pPr>
      <w:ind w:left="708"/>
    </w:pPr>
    <w:rPr>
      <w:rFonts w:eastAsia="Calibri"/>
    </w:rPr>
  </w:style>
  <w:style w:type="paragraph" w:styleId="BalloonText">
    <w:name w:val="Balloon Text"/>
    <w:basedOn w:val="Normal"/>
    <w:link w:val="BalloonTextChar"/>
    <w:uiPriority w:val="99"/>
    <w:semiHidden/>
    <w:rsid w:val="001A67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E3587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27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306</Words>
  <Characters>1747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cp:lastPrinted>2016-03-30T06:56:00Z</cp:lastPrinted>
  <dcterms:created xsi:type="dcterms:W3CDTF">2016-04-07T08:22:00Z</dcterms:created>
  <dcterms:modified xsi:type="dcterms:W3CDTF">2016-07-26T06:05:00Z</dcterms:modified>
</cp:coreProperties>
</file>